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PYAMOUR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fl.1449-63)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1449-55</w:t>
      </w:r>
      <w:r>
        <w:rPr>
          <w:rFonts w:ascii="Times New Roman" w:hAnsi="Times New Roman" w:cs="Times New Roman"/>
          <w:sz w:val="24"/>
          <w:szCs w:val="24"/>
        </w:rPr>
        <w:tab/>
        <w:t xml:space="preserve">Fellow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Gonville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Hall.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p.409)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He received 20s for presiding in the Schools of Civil Law and Philosophy.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A61" w:rsidRPr="00952A61" w:rsidRDefault="00952A61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Start w:id="0" w:name="_GoBack"/>
      <w:bookmarkEnd w:id="0"/>
    </w:p>
    <w:sectPr w:rsidR="00952A61" w:rsidRPr="00952A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61" w:rsidRDefault="00952A61" w:rsidP="00564E3C">
      <w:pPr>
        <w:spacing w:after="0" w:line="240" w:lineRule="auto"/>
      </w:pPr>
      <w:r>
        <w:separator/>
      </w:r>
    </w:p>
  </w:endnote>
  <w:endnote w:type="continuationSeparator" w:id="0">
    <w:p w:rsidR="00952A61" w:rsidRDefault="00952A6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2A61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61" w:rsidRDefault="00952A61" w:rsidP="00564E3C">
      <w:pPr>
        <w:spacing w:after="0" w:line="240" w:lineRule="auto"/>
      </w:pPr>
      <w:r>
        <w:separator/>
      </w:r>
    </w:p>
  </w:footnote>
  <w:footnote w:type="continuationSeparator" w:id="0">
    <w:p w:rsidR="00952A61" w:rsidRDefault="00952A6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A61"/>
    <w:rsid w:val="00372DC6"/>
    <w:rsid w:val="00564E3C"/>
    <w:rsid w:val="0064591D"/>
    <w:rsid w:val="00952A6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EFD72"/>
  <w15:chartTrackingRefBased/>
  <w15:docId w15:val="{CD2EEDE7-5254-4E77-8FA9-46FB5D6FE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2016-01-07T22:10:00Z</dcterms:created>
  <dcterms:modified xsi:type="dcterms:W3CDTF">2016-01-07T22:12:00Z</dcterms:modified>
</cp:coreProperties>
</file>